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B8" w:rsidRPr="006616E3" w:rsidRDefault="000D2DB8" w:rsidP="006616E3">
      <w:pPr>
        <w:jc w:val="center"/>
        <w:rPr>
          <w:rFonts w:ascii="Times New Roman" w:hAnsi="Times New Roman"/>
          <w:b/>
          <w:sz w:val="32"/>
          <w:szCs w:val="32"/>
        </w:rPr>
      </w:pPr>
      <w:r w:rsidRPr="006616E3">
        <w:rPr>
          <w:rFonts w:ascii="Times New Roman" w:hAnsi="Times New Roman"/>
          <w:b/>
          <w:sz w:val="32"/>
          <w:szCs w:val="32"/>
        </w:rPr>
        <w:t>Урок русского языка.</w:t>
      </w:r>
    </w:p>
    <w:p w:rsidR="000D2DB8" w:rsidRPr="006616E3" w:rsidRDefault="000D2DB8">
      <w:pPr>
        <w:rPr>
          <w:rFonts w:ascii="Times New Roman" w:hAnsi="Times New Roman"/>
          <w:b/>
          <w:sz w:val="24"/>
          <w:szCs w:val="24"/>
        </w:rPr>
      </w:pPr>
      <w:r w:rsidRPr="006616E3">
        <w:rPr>
          <w:rFonts w:ascii="Times New Roman" w:hAnsi="Times New Roman"/>
          <w:b/>
          <w:sz w:val="24"/>
          <w:szCs w:val="24"/>
        </w:rPr>
        <w:t>Тема: «Нахождение проверочных слов в группе однокоренных слов».</w:t>
      </w:r>
    </w:p>
    <w:p w:rsidR="000D2DB8" w:rsidRPr="00654A95" w:rsidRDefault="000D2DB8">
      <w:pPr>
        <w:rPr>
          <w:rFonts w:ascii="Times New Roman" w:hAnsi="Times New Roman"/>
        </w:rPr>
      </w:pPr>
      <w:r w:rsidRPr="000B249D">
        <w:rPr>
          <w:rFonts w:ascii="Times New Roman" w:hAnsi="Times New Roman"/>
          <w:b/>
        </w:rPr>
        <w:t>Цель:</w:t>
      </w:r>
      <w:r w:rsidRPr="00654A95">
        <w:rPr>
          <w:rFonts w:ascii="Times New Roman" w:hAnsi="Times New Roman"/>
        </w:rPr>
        <w:t xml:space="preserve"> развитие умений находить проверочные слова в группе однокоренных и писать буквы безударных гласных в корне слова.</w:t>
      </w:r>
    </w:p>
    <w:p w:rsidR="000D2DB8" w:rsidRPr="000B249D" w:rsidRDefault="000D2DB8" w:rsidP="000B249D">
      <w:pPr>
        <w:spacing w:line="240" w:lineRule="atLeast"/>
        <w:rPr>
          <w:rFonts w:ascii="Times New Roman" w:hAnsi="Times New Roman"/>
          <w:b/>
        </w:rPr>
      </w:pPr>
      <w:r w:rsidRPr="000B249D">
        <w:rPr>
          <w:rFonts w:ascii="Times New Roman" w:hAnsi="Times New Roman"/>
          <w:b/>
        </w:rPr>
        <w:t>Задачи:</w:t>
      </w:r>
    </w:p>
    <w:p w:rsidR="000D2DB8" w:rsidRPr="00654A95" w:rsidRDefault="000D2DB8" w:rsidP="000B249D">
      <w:pPr>
        <w:spacing w:after="0" w:line="240" w:lineRule="atLeast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формировать умение видеть орфограмму в корне слова;</w:t>
      </w:r>
    </w:p>
    <w:p w:rsidR="000D2DB8" w:rsidRPr="00654A95" w:rsidRDefault="000D2DB8" w:rsidP="000B249D">
      <w:pPr>
        <w:spacing w:after="0" w:line="240" w:lineRule="atLeast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познакомить со способом проверки безударных гласных в корне;</w:t>
      </w:r>
    </w:p>
    <w:p w:rsidR="000D2DB8" w:rsidRPr="00654A95" w:rsidRDefault="000D2DB8" w:rsidP="000B249D">
      <w:pPr>
        <w:spacing w:after="0" w:line="240" w:lineRule="atLeast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расширить словарный запас учащихся;</w:t>
      </w:r>
    </w:p>
    <w:p w:rsidR="000D2DB8" w:rsidRPr="00654A95" w:rsidRDefault="000D2DB8" w:rsidP="000B249D">
      <w:pPr>
        <w:spacing w:after="0" w:line="240" w:lineRule="atLeast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воспитание познавательного интереса к родному языку.</w:t>
      </w:r>
    </w:p>
    <w:p w:rsidR="000D2DB8" w:rsidRPr="008E32D2" w:rsidRDefault="000D2DB8" w:rsidP="000B249D">
      <w:pPr>
        <w:spacing w:after="0" w:line="240" w:lineRule="atLeast"/>
        <w:rPr>
          <w:rFonts w:ascii="Times New Roman" w:hAnsi="Times New Roman"/>
          <w:b/>
        </w:rPr>
      </w:pPr>
      <w:r w:rsidRPr="008E32D2">
        <w:rPr>
          <w:rFonts w:ascii="Times New Roman" w:hAnsi="Times New Roman"/>
          <w:b/>
        </w:rPr>
        <w:t>Оборудование:</w:t>
      </w:r>
    </w:p>
    <w:p w:rsidR="000D2DB8" w:rsidRDefault="000D2DB8" w:rsidP="000B249D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учебник «Русский язык» для 2 класса, Р.Н.Бунеев, Е.В.Бунеева, О.В.Пронина;</w:t>
      </w:r>
    </w:p>
    <w:p w:rsidR="000D2DB8" w:rsidRDefault="000D2DB8" w:rsidP="000B249D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презентация к уроку;</w:t>
      </w:r>
    </w:p>
    <w:p w:rsidR="000D2DB8" w:rsidRPr="00654A95" w:rsidRDefault="000D2DB8" w:rsidP="000B249D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сигнальные карточки с буквами.</w:t>
      </w:r>
    </w:p>
    <w:p w:rsidR="000D2DB8" w:rsidRPr="000B249D" w:rsidRDefault="000D2DB8" w:rsidP="000B249D">
      <w:pPr>
        <w:jc w:val="center"/>
        <w:rPr>
          <w:rFonts w:ascii="Times New Roman" w:hAnsi="Times New Roman"/>
          <w:b/>
        </w:rPr>
      </w:pPr>
      <w:r w:rsidRPr="000B249D">
        <w:rPr>
          <w:rFonts w:ascii="Times New Roman" w:hAnsi="Times New Roman"/>
          <w:b/>
        </w:rPr>
        <w:t>Ход урока</w:t>
      </w:r>
    </w:p>
    <w:p w:rsidR="000D2DB8" w:rsidRPr="00991124" w:rsidRDefault="000D2DB8" w:rsidP="000B249D">
      <w:pPr>
        <w:spacing w:line="240" w:lineRule="auto"/>
        <w:rPr>
          <w:rFonts w:ascii="Times New Roman" w:hAnsi="Times New Roman"/>
          <w:b/>
        </w:rPr>
      </w:pPr>
      <w:r w:rsidRPr="00991124">
        <w:rPr>
          <w:rFonts w:ascii="Times New Roman" w:hAnsi="Times New Roman"/>
          <w:b/>
          <w:lang w:val="en-US"/>
        </w:rPr>
        <w:t>I</w:t>
      </w:r>
      <w:r w:rsidRPr="00991124">
        <w:rPr>
          <w:rFonts w:ascii="Times New Roman" w:hAnsi="Times New Roman"/>
          <w:b/>
        </w:rPr>
        <w:t>.Огр. момент</w:t>
      </w:r>
    </w:p>
    <w:p w:rsidR="000D2DB8" w:rsidRPr="00654A95" w:rsidRDefault="000D2DB8" w:rsidP="000B249D">
      <w:pPr>
        <w:spacing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Эмоциональный настрой. </w:t>
      </w:r>
    </w:p>
    <w:p w:rsidR="000D2DB8" w:rsidRPr="00654A95" w:rsidRDefault="000D2DB8" w:rsidP="000B249D">
      <w:pPr>
        <w:spacing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Ребята, отгадайте загадку и узнаете кто сегодня поможет нам провести урок.</w:t>
      </w:r>
    </w:p>
    <w:p w:rsidR="000D2DB8" w:rsidRPr="00654A95" w:rsidRDefault="000D2DB8" w:rsidP="000B249D">
      <w:pPr>
        <w:spacing w:after="0"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Гостьи к нам пришли: седая,</w:t>
      </w:r>
    </w:p>
    <w:p w:rsidR="000D2DB8" w:rsidRPr="00654A95" w:rsidRDefault="000D2DB8" w:rsidP="000B249D">
      <w:pPr>
        <w:spacing w:after="0"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А за нею – молодая,</w:t>
      </w:r>
    </w:p>
    <w:p w:rsidR="000D2DB8" w:rsidRPr="00654A95" w:rsidRDefault="000D2DB8" w:rsidP="000B249D">
      <w:pPr>
        <w:spacing w:after="0"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>Третья ярко расцветает,</w:t>
      </w:r>
    </w:p>
    <w:p w:rsidR="000D2DB8" w:rsidRDefault="000D2DB8" w:rsidP="000B249D">
      <w:pPr>
        <w:spacing w:after="0" w:line="240" w:lineRule="auto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А четвёртая рыдает. ( зима, весна, лето, осень)</w:t>
      </w:r>
      <w:r>
        <w:rPr>
          <w:rFonts w:ascii="Times New Roman" w:hAnsi="Times New Roman"/>
        </w:rPr>
        <w:t xml:space="preserve"> ( Сл. 2)</w:t>
      </w:r>
    </w:p>
    <w:p w:rsidR="000D2DB8" w:rsidRPr="00654A95" w:rsidRDefault="000D2DB8" w:rsidP="000B249D">
      <w:pPr>
        <w:spacing w:after="0" w:line="240" w:lineRule="auto"/>
        <w:rPr>
          <w:rFonts w:ascii="Times New Roman" w:hAnsi="Times New Roman"/>
        </w:rPr>
      </w:pPr>
    </w:p>
    <w:p w:rsidR="000D2DB8" w:rsidRPr="00991124" w:rsidRDefault="000D2DB8" w:rsidP="00505D46">
      <w:pPr>
        <w:rPr>
          <w:rFonts w:ascii="Times New Roman" w:hAnsi="Times New Roman"/>
          <w:b/>
        </w:rPr>
      </w:pPr>
      <w:r w:rsidRPr="00991124">
        <w:rPr>
          <w:rFonts w:ascii="Times New Roman" w:hAnsi="Times New Roman"/>
          <w:b/>
          <w:lang w:val="en-US"/>
        </w:rPr>
        <w:t>II</w:t>
      </w:r>
      <w:r w:rsidRPr="00991124">
        <w:rPr>
          <w:rFonts w:ascii="Times New Roman" w:hAnsi="Times New Roman"/>
          <w:b/>
        </w:rPr>
        <w:t>.Актуализация знаний.</w:t>
      </w:r>
    </w:p>
    <w:p w:rsidR="000D2DB8" w:rsidRPr="00654A95" w:rsidRDefault="000D2DB8" w:rsidP="00505D46">
      <w:pPr>
        <w:rPr>
          <w:rFonts w:ascii="Times New Roman" w:hAnsi="Times New Roman"/>
        </w:rPr>
      </w:pPr>
      <w:r>
        <w:rPr>
          <w:rFonts w:ascii="Times New Roman" w:hAnsi="Times New Roman"/>
        </w:rPr>
        <w:t>Первой к нам пришла…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Запорошила дорожки,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Разукрасила окошки,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Радость детям подарила</w:t>
      </w:r>
    </w:p>
    <w:p w:rsidR="000D2DB8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И на санках прокатила. ( Зима)</w:t>
      </w:r>
      <w:r>
        <w:rPr>
          <w:rFonts w:ascii="Times New Roman" w:hAnsi="Times New Roman"/>
        </w:rPr>
        <w:t xml:space="preserve"> ( Сл.3)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Запишите это слово. Подберите родственные слова, запишите их, выделите корень.</w:t>
      </w: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( </w:t>
      </w:r>
      <w:r w:rsidRPr="000B249D">
        <w:rPr>
          <w:rFonts w:ascii="Times New Roman" w:hAnsi="Times New Roman"/>
          <w:i/>
        </w:rPr>
        <w:t>зима, зимний, зимовать, зимовье, зимушка</w:t>
      </w:r>
      <w:r w:rsidRPr="00654A95">
        <w:rPr>
          <w:rFonts w:ascii="Times New Roman" w:hAnsi="Times New Roman"/>
        </w:rPr>
        <w:t>)</w:t>
      </w: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На какие три группы можно разделить эти слова? (Слова, которые отвечают на вопрос что? какой? что делать?)</w:t>
      </w: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Разделите эти слова на две группы. (наличие безударной гласной в корне)</w:t>
      </w: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- Поставьте ударение. Как называются слова </w:t>
      </w:r>
      <w:r w:rsidRPr="00654A95">
        <w:rPr>
          <w:rFonts w:ascii="Times New Roman" w:hAnsi="Times New Roman"/>
          <w:i/>
        </w:rPr>
        <w:t xml:space="preserve">зимний </w:t>
      </w:r>
      <w:r w:rsidRPr="00654A95">
        <w:rPr>
          <w:rFonts w:ascii="Times New Roman" w:hAnsi="Times New Roman"/>
        </w:rPr>
        <w:t xml:space="preserve">и </w:t>
      </w:r>
      <w:r w:rsidRPr="00654A95">
        <w:rPr>
          <w:rFonts w:ascii="Times New Roman" w:hAnsi="Times New Roman"/>
          <w:i/>
        </w:rPr>
        <w:t xml:space="preserve">зимушка </w:t>
      </w:r>
      <w:r w:rsidRPr="00654A95">
        <w:rPr>
          <w:rFonts w:ascii="Times New Roman" w:hAnsi="Times New Roman"/>
        </w:rPr>
        <w:t>по отношению к словам первой группы? ( Проверочными.)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Докажите, что эти слова проверочные. ( Это однокоренные слова, в которых гласный находится под ударением)</w:t>
      </w:r>
      <w:r>
        <w:rPr>
          <w:rFonts w:ascii="Times New Roman" w:hAnsi="Times New Roman"/>
        </w:rPr>
        <w:t xml:space="preserve"> ( Сл.4)</w:t>
      </w:r>
    </w:p>
    <w:p w:rsidR="000D2DB8" w:rsidRPr="00654A95" w:rsidRDefault="000D2DB8" w:rsidP="00505D46">
      <w:pPr>
        <w:rPr>
          <w:rFonts w:ascii="Times New Roman" w:hAnsi="Times New Roman"/>
        </w:rPr>
      </w:pP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Итак, тема урока </w:t>
      </w:r>
      <w:r w:rsidRPr="000B249D">
        <w:rPr>
          <w:rFonts w:ascii="Times New Roman" w:hAnsi="Times New Roman"/>
          <w:i/>
        </w:rPr>
        <w:t>«Нахождение проверочных слов в группе однокоренных слов».</w:t>
      </w:r>
      <w:r w:rsidRPr="006D63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 Сл.5)</w:t>
      </w:r>
    </w:p>
    <w:p w:rsidR="000D2DB8" w:rsidRPr="00DE00D0" w:rsidRDefault="000D2DB8" w:rsidP="00505D46">
      <w:pPr>
        <w:rPr>
          <w:rFonts w:ascii="Times New Roman" w:hAnsi="Times New Roman"/>
          <w:i/>
        </w:rPr>
      </w:pPr>
    </w:p>
    <w:p w:rsidR="000D2DB8" w:rsidRPr="00EE00A4" w:rsidRDefault="000D2DB8" w:rsidP="00505D46">
      <w:pPr>
        <w:rPr>
          <w:rFonts w:ascii="Times New Roman" w:hAnsi="Times New Roman"/>
          <w:b/>
        </w:rPr>
      </w:pPr>
      <w:r w:rsidRPr="00EE00A4">
        <w:rPr>
          <w:rFonts w:ascii="Times New Roman" w:hAnsi="Times New Roman"/>
          <w:b/>
          <w:lang w:val="en-US"/>
        </w:rPr>
        <w:t>III</w:t>
      </w:r>
      <w:r w:rsidRPr="00EE00A4">
        <w:rPr>
          <w:rFonts w:ascii="Times New Roman" w:hAnsi="Times New Roman"/>
          <w:b/>
        </w:rPr>
        <w:t>. Открытие нового знания.</w:t>
      </w:r>
    </w:p>
    <w:p w:rsidR="000D2DB8" w:rsidRPr="00654A95" w:rsidRDefault="000D2DB8" w:rsidP="00505D46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Следом за зимой пришла и принесла </w:t>
      </w:r>
      <w:r>
        <w:rPr>
          <w:rFonts w:ascii="Times New Roman" w:hAnsi="Times New Roman"/>
        </w:rPr>
        <w:t>свои задания…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Тает снег, звенят ручьи,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Всё сильней потоки.</w:t>
      </w: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И летят уже грачи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К нам из стран далёких. ( Весна)</w:t>
      </w:r>
      <w:r>
        <w:rPr>
          <w:rFonts w:ascii="Times New Roman" w:hAnsi="Times New Roman"/>
        </w:rPr>
        <w:t xml:space="preserve"> ( Сл.6)</w:t>
      </w:r>
    </w:p>
    <w:p w:rsidR="000D2DB8" w:rsidRDefault="000D2DB8" w:rsidP="000B249D">
      <w:pPr>
        <w:spacing w:after="0"/>
        <w:rPr>
          <w:rFonts w:ascii="Times New Roman" w:hAnsi="Times New Roman"/>
        </w:rPr>
      </w:pPr>
    </w:p>
    <w:p w:rsidR="000D2DB8" w:rsidRPr="00654A95" w:rsidRDefault="000D2DB8" w:rsidP="000B249D">
      <w:pPr>
        <w:spacing w:after="0"/>
        <w:rPr>
          <w:rFonts w:ascii="Times New Roman" w:hAnsi="Times New Roman"/>
        </w:rPr>
      </w:pP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1.Наблюдение за словами.</w:t>
      </w: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Прочитайте слова, скажите какие буквы напишите на месте пропусков.</w:t>
      </w:r>
    </w:p>
    <w:p w:rsidR="000D2DB8" w:rsidRPr="000B249D" w:rsidRDefault="000D2DB8" w:rsidP="005D6ABC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Вёсны, в_сенний, в_снушки, в_снянка.</w:t>
      </w:r>
    </w:p>
    <w:p w:rsidR="000D2DB8" w:rsidRPr="000B249D" w:rsidRDefault="000D2DB8" w:rsidP="005D6ABC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Воды, водный, половодье, в_дяной, нав_днение.</w:t>
      </w:r>
    </w:p>
    <w:p w:rsidR="000D2DB8" w:rsidRPr="000B249D" w:rsidRDefault="000D2DB8" w:rsidP="005D6ABC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Лист, лиственный, л_сток, л_сточек, л_стопад.</w:t>
      </w: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Списать, вставляя пропущенные буквы.</w:t>
      </w: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Выделить корень в словах, поставить ударение.</w:t>
      </w: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- Подчеркнуть проверочные слова. По каким признакам вы определили, что эти слова проверочные? ( Ответы детей)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- Дополнительный вопрос ко второй строке. Вова Колесников написал ещё одно проверочное слово </w:t>
      </w:r>
      <w:r w:rsidRPr="00654A95">
        <w:rPr>
          <w:rFonts w:ascii="Times New Roman" w:hAnsi="Times New Roman"/>
          <w:i/>
        </w:rPr>
        <w:t>подводник</w:t>
      </w:r>
      <w:r w:rsidRPr="00654A95">
        <w:rPr>
          <w:rFonts w:ascii="Times New Roman" w:hAnsi="Times New Roman"/>
        </w:rPr>
        <w:t xml:space="preserve"> . Согласны вы с ним? Докажите. ( Ответы детей)</w:t>
      </w:r>
      <w:r>
        <w:rPr>
          <w:rFonts w:ascii="Times New Roman" w:hAnsi="Times New Roman"/>
        </w:rPr>
        <w:t xml:space="preserve"> ( Сл.7)</w:t>
      </w:r>
    </w:p>
    <w:p w:rsidR="000D2DB8" w:rsidRPr="00654A95" w:rsidRDefault="000D2DB8" w:rsidP="005D6ABC">
      <w:pPr>
        <w:rPr>
          <w:rFonts w:ascii="Times New Roman" w:hAnsi="Times New Roman"/>
        </w:rPr>
      </w:pPr>
    </w:p>
    <w:p w:rsidR="000D2DB8" w:rsidRPr="00654A95" w:rsidRDefault="000D2DB8" w:rsidP="005D6ABC">
      <w:pPr>
        <w:rPr>
          <w:rFonts w:ascii="Times New Roman" w:hAnsi="Times New Roman"/>
        </w:rPr>
      </w:pPr>
      <w:r w:rsidRPr="00654A95">
        <w:rPr>
          <w:rFonts w:ascii="Times New Roman" w:hAnsi="Times New Roman"/>
        </w:rPr>
        <w:t>2.Работа по учебнику.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>Упр.224 – развитие умения выбирать проверочное слово в соответствии с его лексическим значением и писать букву  безударного гласного в однокоренных словах.</w:t>
      </w:r>
      <w:r>
        <w:rPr>
          <w:rFonts w:ascii="Times New Roman" w:hAnsi="Times New Roman"/>
        </w:rPr>
        <w:t xml:space="preserve"> ( Сл.8)</w:t>
      </w:r>
    </w:p>
    <w:p w:rsidR="000D2DB8" w:rsidRDefault="000D2DB8" w:rsidP="00505D46">
      <w:pPr>
        <w:rPr>
          <w:rFonts w:ascii="Times New Roman" w:hAnsi="Times New Roman"/>
        </w:rPr>
      </w:pPr>
    </w:p>
    <w:p w:rsidR="000D2DB8" w:rsidRPr="00654A95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– Как вы определяли какую букву надо вставить в слова: </w:t>
      </w:r>
      <w:r w:rsidRPr="00654A95">
        <w:rPr>
          <w:rFonts w:ascii="Times New Roman" w:hAnsi="Times New Roman"/>
          <w:b/>
          <w:i/>
          <w:iCs/>
          <w:color w:val="000080"/>
        </w:rPr>
        <w:t>е</w:t>
      </w:r>
      <w:r w:rsidRPr="00654A95">
        <w:rPr>
          <w:rFonts w:ascii="Times New Roman" w:hAnsi="Times New Roman"/>
          <w:i/>
          <w:iCs/>
        </w:rPr>
        <w:t xml:space="preserve"> </w:t>
      </w:r>
      <w:r w:rsidRPr="00654A95">
        <w:rPr>
          <w:rFonts w:ascii="Times New Roman" w:hAnsi="Times New Roman"/>
        </w:rPr>
        <w:t xml:space="preserve">или </w:t>
      </w:r>
      <w:r w:rsidRPr="00654A95">
        <w:rPr>
          <w:rFonts w:ascii="Times New Roman" w:hAnsi="Times New Roman"/>
          <w:b/>
          <w:i/>
          <w:iCs/>
          <w:color w:val="000080"/>
        </w:rPr>
        <w:t>и</w:t>
      </w:r>
      <w:r w:rsidRPr="00654A95">
        <w:rPr>
          <w:rFonts w:ascii="Times New Roman" w:hAnsi="Times New Roman"/>
        </w:rPr>
        <w:t xml:space="preserve">? (Прочитали текст и поняли, что в нём говорится о животном – </w:t>
      </w:r>
      <w:r w:rsidRPr="00654A95">
        <w:rPr>
          <w:rFonts w:ascii="Times New Roman" w:hAnsi="Times New Roman"/>
          <w:i/>
          <w:color w:val="000080"/>
        </w:rPr>
        <w:t>лисе</w:t>
      </w:r>
      <w:r w:rsidRPr="00654A95">
        <w:rPr>
          <w:rFonts w:ascii="Times New Roman" w:hAnsi="Times New Roman"/>
        </w:rPr>
        <w:t xml:space="preserve">, поэтому проверочными будут однокоренные слова с ударным гласным: </w:t>
      </w:r>
      <w:r w:rsidRPr="00654A95">
        <w:rPr>
          <w:rFonts w:ascii="Times New Roman" w:hAnsi="Times New Roman"/>
          <w:i/>
          <w:iCs/>
          <w:color w:val="000080"/>
        </w:rPr>
        <w:t>лисий</w:t>
      </w:r>
      <w:r w:rsidRPr="00654A95">
        <w:rPr>
          <w:rFonts w:ascii="Times New Roman" w:hAnsi="Times New Roman"/>
          <w:color w:val="000080"/>
        </w:rPr>
        <w:t xml:space="preserve">, </w:t>
      </w:r>
      <w:r w:rsidRPr="00654A95">
        <w:rPr>
          <w:rFonts w:ascii="Times New Roman" w:hAnsi="Times New Roman"/>
          <w:i/>
          <w:iCs/>
          <w:color w:val="000080"/>
        </w:rPr>
        <w:t>лисы</w:t>
      </w:r>
      <w:r w:rsidRPr="00654A95">
        <w:rPr>
          <w:rFonts w:ascii="Times New Roman" w:hAnsi="Times New Roman"/>
        </w:rPr>
        <w:t>.)</w:t>
      </w:r>
    </w:p>
    <w:p w:rsidR="000D2DB8" w:rsidRPr="00654A95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  <w:r w:rsidRPr="00654A95">
        <w:rPr>
          <w:rFonts w:ascii="Times New Roman" w:hAnsi="Times New Roman"/>
        </w:rPr>
        <w:t>– Сформулируйте правило написания буквы безударного гласного в корне слова.</w:t>
      </w:r>
    </w:p>
    <w:p w:rsidR="000D2DB8" w:rsidRPr="00654A95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  <w:r w:rsidRPr="00654A95">
        <w:rPr>
          <w:rFonts w:ascii="Times New Roman" w:hAnsi="Times New Roman"/>
        </w:rPr>
        <w:t>– Как называется место в слове, где есть безударный гласный? (Орфограмма.)</w:t>
      </w:r>
    </w:p>
    <w:p w:rsidR="000D2DB8" w:rsidRPr="00654A95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– Почему здесь есть орфограмма? (Нельзя на слух определить, какую букву писать, так как есть выбор букв </w:t>
      </w:r>
      <w:r w:rsidRPr="00654A95">
        <w:rPr>
          <w:rFonts w:ascii="Times New Roman" w:hAnsi="Times New Roman"/>
          <w:i/>
          <w:iCs/>
          <w:color w:val="000080"/>
        </w:rPr>
        <w:t>е</w:t>
      </w:r>
      <w:r w:rsidRPr="00654A95">
        <w:rPr>
          <w:rFonts w:ascii="Times New Roman" w:hAnsi="Times New Roman"/>
          <w:i/>
          <w:iCs/>
        </w:rPr>
        <w:t xml:space="preserve"> </w:t>
      </w:r>
      <w:r w:rsidRPr="00654A95">
        <w:rPr>
          <w:rFonts w:ascii="Times New Roman" w:hAnsi="Times New Roman"/>
        </w:rPr>
        <w:t xml:space="preserve">или </w:t>
      </w:r>
      <w:r w:rsidRPr="00654A95">
        <w:rPr>
          <w:rFonts w:ascii="Times New Roman" w:hAnsi="Times New Roman"/>
          <w:i/>
          <w:iCs/>
          <w:color w:val="000080"/>
        </w:rPr>
        <w:t>и</w:t>
      </w:r>
      <w:r w:rsidRPr="00654A95">
        <w:rPr>
          <w:rFonts w:ascii="Times New Roman" w:hAnsi="Times New Roman"/>
          <w:i/>
          <w:iCs/>
        </w:rPr>
        <w:t>.</w:t>
      </w:r>
      <w:r w:rsidRPr="00654A95">
        <w:rPr>
          <w:rFonts w:ascii="Times New Roman" w:hAnsi="Times New Roman"/>
        </w:rPr>
        <w:t>)</w:t>
      </w:r>
    </w:p>
    <w:p w:rsidR="000D2DB8" w:rsidRPr="00654A95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  <w:r w:rsidRPr="00654A95">
        <w:rPr>
          <w:rFonts w:ascii="Times New Roman" w:hAnsi="Times New Roman"/>
        </w:rPr>
        <w:t>– Как называется такая орфограмма?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 w:rsidRPr="00654A95">
        <w:rPr>
          <w:rFonts w:ascii="Times New Roman" w:hAnsi="Times New Roman"/>
        </w:rPr>
        <w:t xml:space="preserve">– Прочитайте название орфограммы и правило написания буквы безударного гласного в корне слова в рамке учебника после </w:t>
      </w:r>
      <w:r w:rsidRPr="00654A95">
        <w:rPr>
          <w:rFonts w:ascii="Times New Roman" w:hAnsi="Times New Roman"/>
          <w:u w:val="single"/>
        </w:rPr>
        <w:t>упр. 224</w:t>
      </w:r>
      <w:r w:rsidRPr="00654A95">
        <w:rPr>
          <w:rFonts w:ascii="Times New Roman" w:hAnsi="Times New Roman"/>
        </w:rPr>
        <w:t xml:space="preserve"> и сравните со своими выводами.</w:t>
      </w:r>
      <w:r>
        <w:rPr>
          <w:rFonts w:ascii="Times New Roman" w:hAnsi="Times New Roman"/>
        </w:rPr>
        <w:t xml:space="preserve"> ( Сл.9)</w:t>
      </w:r>
    </w:p>
    <w:p w:rsidR="000D2DB8" w:rsidRPr="00DE00D0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</w:p>
    <w:p w:rsidR="000D2DB8" w:rsidRPr="00DE00D0" w:rsidRDefault="000D2DB8" w:rsidP="00654A95">
      <w:pPr>
        <w:autoSpaceDE w:val="0"/>
        <w:spacing w:after="0" w:line="200" w:lineRule="atLeast"/>
        <w:jc w:val="both"/>
        <w:rPr>
          <w:rFonts w:ascii="Times New Roman" w:hAnsi="Times New Roman"/>
        </w:rPr>
      </w:pPr>
    </w:p>
    <w:p w:rsidR="000D2DB8" w:rsidRPr="00DE00D0" w:rsidRDefault="000D2DB8" w:rsidP="00505D46">
      <w:pPr>
        <w:rPr>
          <w:rFonts w:ascii="Times New Roman" w:hAnsi="Times New Roman"/>
          <w:b/>
        </w:rPr>
      </w:pPr>
      <w:r w:rsidRPr="00067225">
        <w:rPr>
          <w:rFonts w:ascii="Times New Roman" w:hAnsi="Times New Roman"/>
          <w:b/>
          <w:lang w:val="en-US"/>
        </w:rPr>
        <w:t>IV</w:t>
      </w:r>
      <w:r w:rsidRPr="00067225">
        <w:rPr>
          <w:rFonts w:ascii="Times New Roman" w:hAnsi="Times New Roman"/>
          <w:b/>
        </w:rPr>
        <w:t>. Физкультминутка.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Выросли деревья в поле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Хорошо расти на воле!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Каждое старается, к небу, к солнцу тянется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Вот подул весенний ветер,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Закачались тут же ветки,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Даже толстые стволы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наклонились до земли.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Вправо- влево, взад- вперед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так деревья ветер гнет.</w:t>
      </w:r>
    </w:p>
    <w:p w:rsidR="000D2DB8" w:rsidRDefault="000D2DB8" w:rsidP="00067225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Он их вертит, он их крутит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>
        <w:t xml:space="preserve">               Да когда же отдых будет?</w:t>
      </w:r>
      <w:bookmarkStart w:id="0" w:name="_GoBack"/>
      <w:bookmarkEnd w:id="0"/>
      <w:r>
        <w:t xml:space="preserve">  </w:t>
      </w:r>
      <w:r>
        <w:rPr>
          <w:rFonts w:ascii="Times New Roman" w:hAnsi="Times New Roman"/>
        </w:rPr>
        <w:t>( Сл.10)</w:t>
      </w:r>
    </w:p>
    <w:p w:rsidR="000D2DB8" w:rsidRDefault="000D2DB8" w:rsidP="009120AA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</w:pPr>
    </w:p>
    <w:p w:rsidR="000D2DB8" w:rsidRDefault="000D2DB8" w:rsidP="009120AA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 w:line="200" w:lineRule="atLeast"/>
        <w:ind w:left="720"/>
        <w:rPr>
          <w:rFonts w:ascii="Georgia" w:hAnsi="Georgia"/>
          <w:color w:val="000000"/>
          <w:sz w:val="20"/>
          <w:szCs w:val="20"/>
        </w:rPr>
      </w:pPr>
    </w:p>
    <w:p w:rsidR="000D2DB8" w:rsidRPr="00EE00A4" w:rsidRDefault="000D2DB8" w:rsidP="00505D46">
      <w:pPr>
        <w:rPr>
          <w:rFonts w:ascii="Times New Roman" w:hAnsi="Times New Roman"/>
          <w:b/>
        </w:rPr>
      </w:pPr>
      <w:r w:rsidRPr="00EE00A4">
        <w:rPr>
          <w:rFonts w:ascii="Times New Roman" w:hAnsi="Times New Roman"/>
          <w:b/>
          <w:lang w:val="en-US"/>
        </w:rPr>
        <w:t>IV</w:t>
      </w:r>
      <w:r w:rsidRPr="00EE00A4">
        <w:rPr>
          <w:rFonts w:ascii="Times New Roman" w:hAnsi="Times New Roman"/>
          <w:b/>
        </w:rPr>
        <w:t>. Развитие умений – применение знаний.</w:t>
      </w:r>
    </w:p>
    <w:p w:rsidR="000D2DB8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1.А это задание нам приготовила…</w:t>
      </w:r>
    </w:p>
    <w:p w:rsidR="000D2DB8" w:rsidRDefault="000D2DB8" w:rsidP="000B249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Вот и стали дни короче,</w:t>
      </w:r>
    </w:p>
    <w:p w:rsidR="000D2DB8" w:rsidRDefault="000D2DB8" w:rsidP="000B249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И длиннее стали ночи,</w:t>
      </w:r>
    </w:p>
    <w:p w:rsidR="000D2DB8" w:rsidRDefault="000D2DB8" w:rsidP="000B249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Птицы тянутся на юг,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Пожелтели лес и луг. ( Осень) ( Сл.11)</w:t>
      </w:r>
    </w:p>
    <w:p w:rsidR="000D2DB8" w:rsidRDefault="000D2DB8" w:rsidP="000B249D">
      <w:pPr>
        <w:spacing w:after="0"/>
        <w:rPr>
          <w:rFonts w:ascii="Times New Roman" w:hAnsi="Times New Roman"/>
        </w:rPr>
      </w:pPr>
    </w:p>
    <w:p w:rsidR="000D2DB8" w:rsidRDefault="000D2DB8" w:rsidP="006D633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- Спишите, вставляя пропущенную букву. ( Самостоятельная работа по вариантам) ( Сл.12)</w:t>
      </w:r>
    </w:p>
    <w:p w:rsidR="000D2DB8" w:rsidRDefault="000D2DB8" w:rsidP="003E1FFB">
      <w:pPr>
        <w:rPr>
          <w:rFonts w:ascii="Times New Roman" w:hAnsi="Times New Roman"/>
        </w:rPr>
      </w:pPr>
    </w:p>
    <w:p w:rsidR="000D2DB8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1вариант:                              2вариант:</w:t>
      </w:r>
    </w:p>
    <w:p w:rsidR="000D2DB8" w:rsidRPr="000B249D" w:rsidRDefault="000D2DB8" w:rsidP="003E1FFB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глаз – гл_за                           врач – вр_чи</w:t>
      </w:r>
    </w:p>
    <w:p w:rsidR="000D2DB8" w:rsidRPr="000B249D" w:rsidRDefault="000D2DB8" w:rsidP="003E1FFB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росы – р_са                           грозы – гр_за</w:t>
      </w:r>
    </w:p>
    <w:p w:rsidR="000D2DB8" w:rsidRPr="000B249D" w:rsidRDefault="000D2DB8" w:rsidP="003E1FFB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след – сл_ды                        земли – з_мля</w:t>
      </w:r>
    </w:p>
    <w:p w:rsidR="000D2DB8" w:rsidRPr="000B249D" w:rsidRDefault="000D2DB8" w:rsidP="003E1FFB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сад – с_ды                             гриб – гр_бок</w:t>
      </w:r>
    </w:p>
    <w:p w:rsidR="000D2DB8" w:rsidRPr="000B249D" w:rsidRDefault="000D2DB8" w:rsidP="003E1FFB">
      <w:pPr>
        <w:rPr>
          <w:rFonts w:ascii="Times New Roman" w:hAnsi="Times New Roman"/>
          <w:i/>
        </w:rPr>
      </w:pPr>
      <w:r w:rsidRPr="000B249D">
        <w:rPr>
          <w:rFonts w:ascii="Times New Roman" w:hAnsi="Times New Roman"/>
          <w:i/>
        </w:rPr>
        <w:t>море – м_ряк                        зверь – зв_рёк</w:t>
      </w:r>
    </w:p>
    <w:p w:rsidR="000D2DB8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2.Работа с сигнальными карточками.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- Какое время года осталось? ( Лето) ( Сл.13)</w:t>
      </w:r>
    </w:p>
    <w:p w:rsidR="000D2DB8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- Самое весёлое и любимое. Ему рады все – маленькие и большие. И задание оно подготовило для нас в виде игры. Приготовьте сигнальные карточки. Я буду загадывать загадки, а вы в отгадках покажите букву безударного гласного, подобрав проверочное слово.</w:t>
      </w:r>
    </w:p>
    <w:p w:rsidR="000D2DB8" w:rsidRPr="00DE00D0" w:rsidRDefault="000D2DB8" w:rsidP="00DE00D0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DE00D0">
        <w:rPr>
          <w:color w:val="000000"/>
          <w:sz w:val="20"/>
          <w:szCs w:val="20"/>
        </w:rPr>
        <w:t>Ты в летний полдень, в тишь и зной</w:t>
      </w:r>
    </w:p>
    <w:p w:rsidR="000D2DB8" w:rsidRPr="00DE00D0" w:rsidRDefault="000D2DB8" w:rsidP="00DE00D0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DE00D0">
        <w:rPr>
          <w:color w:val="000000"/>
          <w:sz w:val="20"/>
          <w:szCs w:val="20"/>
        </w:rPr>
        <w:t>Их не увидишь над собой.</w:t>
      </w:r>
    </w:p>
    <w:p w:rsidR="000D2DB8" w:rsidRPr="00DE00D0" w:rsidRDefault="000D2DB8" w:rsidP="00DE00D0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DE00D0">
        <w:rPr>
          <w:color w:val="000000"/>
          <w:sz w:val="20"/>
          <w:szCs w:val="20"/>
        </w:rPr>
        <w:t>А иногда, белы как вата,</w:t>
      </w:r>
    </w:p>
    <w:p w:rsidR="000D2DB8" w:rsidRDefault="000D2DB8" w:rsidP="006D6339">
      <w:pPr>
        <w:spacing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Pr="00DE00D0">
        <w:rPr>
          <w:rFonts w:ascii="Times New Roman" w:hAnsi="Times New Roman"/>
          <w:color w:val="000000"/>
          <w:sz w:val="20"/>
          <w:szCs w:val="20"/>
        </w:rPr>
        <w:t>Они плывут, спешат куда-то.</w:t>
      </w:r>
      <w:r>
        <w:rPr>
          <w:rFonts w:ascii="Times New Roman" w:hAnsi="Times New Roman"/>
          <w:color w:val="000000"/>
          <w:sz w:val="20"/>
          <w:szCs w:val="20"/>
        </w:rPr>
        <w:t xml:space="preserve">( </w:t>
      </w:r>
      <w:r>
        <w:rPr>
          <w:rFonts w:ascii="Times New Roman" w:hAnsi="Times New Roman"/>
          <w:color w:val="000000"/>
          <w:sz w:val="20"/>
          <w:szCs w:val="20"/>
          <w:u w:val="single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 xml:space="preserve">блака) </w:t>
      </w:r>
    </w:p>
    <w:p w:rsidR="000D2DB8" w:rsidRPr="006D6339" w:rsidRDefault="000D2DB8" w:rsidP="006D6339">
      <w:pPr>
        <w:spacing w:after="0"/>
        <w:rPr>
          <w:rFonts w:ascii="Times New Roman" w:hAnsi="Times New Roman"/>
        </w:rPr>
      </w:pP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9120AA">
        <w:rPr>
          <w:color w:val="000000"/>
          <w:sz w:val="20"/>
          <w:szCs w:val="20"/>
        </w:rPr>
        <w:t>Над цветами кто летает,</w:t>
      </w: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9120AA">
        <w:rPr>
          <w:color w:val="000000"/>
          <w:sz w:val="20"/>
          <w:szCs w:val="20"/>
        </w:rPr>
        <w:t>Сок цветочный собирает,</w:t>
      </w: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  <w:r w:rsidRPr="009120AA">
        <w:rPr>
          <w:color w:val="000000"/>
          <w:sz w:val="20"/>
          <w:szCs w:val="20"/>
        </w:rPr>
        <w:t>В домик свой его несет,</w:t>
      </w:r>
    </w:p>
    <w:p w:rsidR="000D2DB8" w:rsidRDefault="000D2DB8" w:rsidP="006D6339">
      <w:pPr>
        <w:spacing w:after="0"/>
        <w:rPr>
          <w:rFonts w:ascii="Times New Roman" w:hAnsi="Times New Roman"/>
        </w:rPr>
      </w:pPr>
      <w:r>
        <w:rPr>
          <w:color w:val="000000"/>
          <w:sz w:val="20"/>
          <w:szCs w:val="20"/>
        </w:rPr>
        <w:t xml:space="preserve">      </w:t>
      </w:r>
      <w:r w:rsidRPr="009120AA">
        <w:rPr>
          <w:color w:val="000000"/>
          <w:sz w:val="20"/>
          <w:szCs w:val="20"/>
        </w:rPr>
        <w:t>Из него готовит мед? (Пч</w:t>
      </w:r>
      <w:r w:rsidRPr="009120AA">
        <w:rPr>
          <w:color w:val="000000"/>
          <w:sz w:val="20"/>
          <w:szCs w:val="20"/>
          <w:u w:val="single"/>
        </w:rPr>
        <w:t>е</w:t>
      </w:r>
      <w:r w:rsidRPr="009120AA">
        <w:rPr>
          <w:color w:val="000000"/>
          <w:sz w:val="20"/>
          <w:szCs w:val="20"/>
        </w:rPr>
        <w:t>ла.)</w:t>
      </w:r>
      <w:r>
        <w:rPr>
          <w:color w:val="000000"/>
          <w:sz w:val="20"/>
          <w:szCs w:val="20"/>
        </w:rPr>
        <w:t xml:space="preserve"> </w:t>
      </w: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0"/>
          <w:szCs w:val="20"/>
        </w:rPr>
      </w:pPr>
    </w:p>
    <w:p w:rsidR="000D2DB8" w:rsidRPr="009120AA" w:rsidRDefault="000D2DB8" w:rsidP="009120AA">
      <w:pPr>
        <w:ind w:firstLine="300"/>
        <w:rPr>
          <w:rStyle w:val="apple-converted-space"/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9120AA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Сперва блеск,</w:t>
      </w:r>
      <w:r w:rsidRPr="009120AA">
        <w:rPr>
          <w:rStyle w:val="apple-converted-space"/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  <w:r w:rsidRPr="009120AA">
        <w:rPr>
          <w:rFonts w:ascii="Times New Roman" w:hAnsi="Times New Roman"/>
          <w:color w:val="333333"/>
          <w:sz w:val="20"/>
          <w:szCs w:val="20"/>
        </w:rPr>
        <w:br/>
      </w:r>
      <w:r>
        <w:rPr>
          <w:rFonts w:ascii="Times New Roman" w:hAnsi="Times New Roman"/>
          <w:color w:val="333333"/>
          <w:sz w:val="20"/>
          <w:szCs w:val="20"/>
        </w:rPr>
        <w:t xml:space="preserve">      </w:t>
      </w: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За блеском т</w:t>
      </w:r>
      <w:r w:rsidRPr="009120AA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реск,</w:t>
      </w:r>
      <w:r w:rsidRPr="009120AA">
        <w:rPr>
          <w:rStyle w:val="apple-converted-space"/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  <w:r w:rsidRPr="009120AA">
        <w:rPr>
          <w:rFonts w:ascii="Times New Roman" w:hAnsi="Times New Roman"/>
          <w:color w:val="333333"/>
          <w:sz w:val="20"/>
          <w:szCs w:val="20"/>
        </w:rPr>
        <w:br/>
      </w:r>
      <w:r>
        <w:rPr>
          <w:rFonts w:ascii="Times New Roman" w:hAnsi="Times New Roman"/>
          <w:color w:val="333333"/>
          <w:sz w:val="20"/>
          <w:szCs w:val="20"/>
        </w:rPr>
        <w:t xml:space="preserve">      </w:t>
      </w: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За треском — б</w:t>
      </w:r>
      <w:r w:rsidRPr="009120AA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леск.</w:t>
      </w:r>
      <w:r w:rsidRPr="009120AA">
        <w:rPr>
          <w:rStyle w:val="apple-converted-space"/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(Г</w:t>
      </w:r>
      <w:r w:rsidRPr="009120AA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р</w:t>
      </w:r>
      <w:r w:rsidRPr="009120AA">
        <w:rPr>
          <w:rFonts w:ascii="Times New Roman" w:hAnsi="Times New Roman"/>
          <w:color w:val="333333"/>
          <w:sz w:val="20"/>
          <w:szCs w:val="20"/>
          <w:u w:val="single"/>
          <w:shd w:val="clear" w:color="auto" w:fill="FFFFFF"/>
        </w:rPr>
        <w:t>о</w:t>
      </w:r>
      <w:r w:rsidRPr="009120AA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за)</w:t>
      </w:r>
      <w:r w:rsidRPr="009120AA">
        <w:rPr>
          <w:rStyle w:val="apple-converted-space"/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</w:p>
    <w:p w:rsidR="000D2DB8" w:rsidRPr="006D6339" w:rsidRDefault="000D2DB8" w:rsidP="009120A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Pr="006D6339">
        <w:rPr>
          <w:color w:val="000000"/>
          <w:sz w:val="20"/>
          <w:szCs w:val="20"/>
        </w:rPr>
        <w:t>Утром бусы засверкали,</w:t>
      </w:r>
    </w:p>
    <w:p w:rsidR="000D2DB8" w:rsidRPr="006D6339" w:rsidRDefault="000D2DB8" w:rsidP="009120A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6D6339">
        <w:rPr>
          <w:color w:val="000000"/>
          <w:sz w:val="20"/>
          <w:szCs w:val="20"/>
        </w:rPr>
        <w:t xml:space="preserve">      Всю траву собой заткали,</w:t>
      </w:r>
    </w:p>
    <w:p w:rsidR="000D2DB8" w:rsidRPr="006D6339" w:rsidRDefault="000D2DB8" w:rsidP="009120A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6D6339">
        <w:rPr>
          <w:color w:val="000000"/>
          <w:sz w:val="20"/>
          <w:szCs w:val="20"/>
        </w:rPr>
        <w:t xml:space="preserve">      А пошли искать их днем,</w:t>
      </w:r>
    </w:p>
    <w:p w:rsidR="000D2DB8" w:rsidRDefault="000D2DB8" w:rsidP="009120AA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6D6339">
        <w:rPr>
          <w:sz w:val="20"/>
          <w:szCs w:val="20"/>
        </w:rPr>
        <w:t xml:space="preserve">      Ищем, ищем — не найдем.</w:t>
      </w:r>
      <w:r>
        <w:rPr>
          <w:sz w:val="20"/>
          <w:szCs w:val="20"/>
        </w:rPr>
        <w:t xml:space="preserve"> </w:t>
      </w:r>
      <w:r w:rsidRPr="006D6339">
        <w:rPr>
          <w:sz w:val="20"/>
          <w:szCs w:val="20"/>
        </w:rPr>
        <w:t>(Р</w:t>
      </w:r>
      <w:r w:rsidRPr="006D6339">
        <w:rPr>
          <w:sz w:val="20"/>
          <w:szCs w:val="20"/>
          <w:u w:val="single"/>
        </w:rPr>
        <w:t>о</w:t>
      </w:r>
      <w:r w:rsidRPr="006D6339">
        <w:rPr>
          <w:sz w:val="20"/>
          <w:szCs w:val="20"/>
        </w:rPr>
        <w:t>са)</w:t>
      </w:r>
      <w:r>
        <w:rPr>
          <w:sz w:val="20"/>
          <w:szCs w:val="20"/>
        </w:rPr>
        <w:t xml:space="preserve"> </w:t>
      </w:r>
    </w:p>
    <w:p w:rsidR="000D2DB8" w:rsidRPr="009120AA" w:rsidRDefault="000D2DB8" w:rsidP="009120AA">
      <w:pPr>
        <w:pStyle w:val="NormalWeb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0"/>
          <w:szCs w:val="20"/>
        </w:rPr>
      </w:pPr>
    </w:p>
    <w:p w:rsidR="000D2DB8" w:rsidRDefault="000D2DB8" w:rsidP="009120AA">
      <w:pPr>
        <w:spacing w:after="0"/>
        <w:rPr>
          <w:rFonts w:ascii="Times New Roman" w:hAnsi="Times New Roman"/>
          <w:color w:val="0D0D0F"/>
          <w:sz w:val="20"/>
          <w:szCs w:val="20"/>
          <w:shd w:val="clear" w:color="auto" w:fill="F7FAFA"/>
        </w:rPr>
      </w:pPr>
      <w:r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     </w:t>
      </w: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>Я могу вас всех умыть</w:t>
      </w:r>
    </w:p>
    <w:p w:rsidR="000D2DB8" w:rsidRDefault="000D2DB8" w:rsidP="009120AA">
      <w:pPr>
        <w:spacing w:after="0"/>
        <w:rPr>
          <w:rFonts w:ascii="Times New Roman" w:hAnsi="Times New Roman"/>
          <w:color w:val="0D0D0F"/>
          <w:sz w:val="20"/>
          <w:szCs w:val="20"/>
          <w:shd w:val="clear" w:color="auto" w:fill="F7FAFA"/>
        </w:rPr>
      </w:pP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</w:t>
      </w:r>
      <w:r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    </w:t>
      </w: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Я могу цветы полить. </w:t>
      </w:r>
    </w:p>
    <w:p w:rsidR="000D2DB8" w:rsidRDefault="000D2DB8" w:rsidP="009120AA">
      <w:pPr>
        <w:spacing w:after="0"/>
        <w:rPr>
          <w:rFonts w:ascii="Times New Roman" w:hAnsi="Times New Roman"/>
          <w:color w:val="0D0D0F"/>
          <w:sz w:val="20"/>
          <w:szCs w:val="20"/>
          <w:shd w:val="clear" w:color="auto" w:fill="F7FAFA"/>
        </w:rPr>
      </w:pPr>
      <w:r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     </w:t>
      </w: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>В кранах я живу всегда.</w:t>
      </w:r>
    </w:p>
    <w:p w:rsidR="000D2DB8" w:rsidRDefault="000D2DB8" w:rsidP="009120AA">
      <w:pPr>
        <w:spacing w:after="0"/>
        <w:rPr>
          <w:rFonts w:ascii="Times New Roman" w:hAnsi="Times New Roman"/>
          <w:color w:val="0D0D0F"/>
          <w:sz w:val="20"/>
          <w:szCs w:val="20"/>
          <w:shd w:val="clear" w:color="auto" w:fill="F7FAFA"/>
        </w:rPr>
      </w:pP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</w:t>
      </w:r>
      <w:r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    </w:t>
      </w: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>Догадался кто? (В</w:t>
      </w:r>
      <w:r w:rsidRPr="009120AA">
        <w:rPr>
          <w:rFonts w:ascii="Times New Roman" w:hAnsi="Times New Roman"/>
          <w:color w:val="0D0D0F"/>
          <w:sz w:val="20"/>
          <w:szCs w:val="20"/>
          <w:u w:val="single"/>
          <w:shd w:val="clear" w:color="auto" w:fill="F7FAFA"/>
        </w:rPr>
        <w:t>о</w:t>
      </w:r>
      <w:r w:rsidRPr="009120AA"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>да).</w:t>
      </w:r>
      <w:r>
        <w:rPr>
          <w:rFonts w:ascii="Times New Roman" w:hAnsi="Times New Roman"/>
          <w:color w:val="0D0D0F"/>
          <w:sz w:val="20"/>
          <w:szCs w:val="20"/>
          <w:shd w:val="clear" w:color="auto" w:fill="F7FAFA"/>
        </w:rPr>
        <w:t xml:space="preserve"> </w:t>
      </w:r>
    </w:p>
    <w:p w:rsidR="000D2DB8" w:rsidRDefault="000D2DB8" w:rsidP="009120AA">
      <w:pPr>
        <w:spacing w:after="0"/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</w:pPr>
      <w:r w:rsidRPr="009120AA">
        <w:rPr>
          <w:rFonts w:ascii="Times New Roman" w:hAnsi="Times New Roman"/>
          <w:color w:val="0D0D0F"/>
          <w:sz w:val="20"/>
          <w:szCs w:val="20"/>
        </w:rPr>
        <w:br/>
      </w:r>
      <w:r>
        <w:rPr>
          <w:rFonts w:ascii="Times New Roman" w:hAnsi="Times New Roman"/>
          <w:color w:val="0D0D0F"/>
          <w:sz w:val="20"/>
          <w:szCs w:val="20"/>
        </w:rPr>
        <w:t xml:space="preserve">     </w:t>
      </w:r>
      <w:r w:rsidRPr="009120AA">
        <w:rPr>
          <w:rFonts w:ascii="Times New Roman" w:hAnsi="Times New Roman"/>
          <w:sz w:val="20"/>
          <w:szCs w:val="20"/>
          <w:shd w:val="clear" w:color="auto" w:fill="FFFFFF"/>
        </w:rPr>
        <w:t>Мчится по холмам змея,</w:t>
      </w:r>
      <w:r w:rsidRPr="009120AA"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> </w:t>
      </w:r>
      <w:r w:rsidRPr="009120AA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     </w:t>
      </w:r>
      <w:r w:rsidRPr="009120AA">
        <w:rPr>
          <w:rFonts w:ascii="Times New Roman" w:hAnsi="Times New Roman"/>
          <w:sz w:val="20"/>
          <w:szCs w:val="20"/>
          <w:shd w:val="clear" w:color="auto" w:fill="FFFFFF"/>
        </w:rPr>
        <w:t>Влагу деревцам неся.</w:t>
      </w:r>
      <w:r w:rsidRPr="009120AA"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> </w:t>
      </w:r>
      <w:r w:rsidRPr="009120AA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     </w:t>
      </w:r>
      <w:r w:rsidRPr="009120AA">
        <w:rPr>
          <w:rFonts w:ascii="Times New Roman" w:hAnsi="Times New Roman"/>
          <w:sz w:val="20"/>
          <w:szCs w:val="20"/>
          <w:shd w:val="clear" w:color="auto" w:fill="FFFFFF"/>
        </w:rPr>
        <w:t>Омывая берега,</w:t>
      </w:r>
      <w:r w:rsidRPr="009120AA"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> </w:t>
      </w:r>
      <w:r w:rsidRPr="009120AA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     </w:t>
      </w:r>
      <w:r w:rsidRPr="009120AA">
        <w:rPr>
          <w:rFonts w:ascii="Times New Roman" w:hAnsi="Times New Roman"/>
          <w:sz w:val="20"/>
          <w:szCs w:val="20"/>
          <w:shd w:val="clear" w:color="auto" w:fill="FFFFFF"/>
        </w:rPr>
        <w:t>По полям течет ...</w:t>
      </w:r>
      <w:r w:rsidRPr="009120AA"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>(Р</w:t>
      </w:r>
      <w:r w:rsidRPr="009120AA">
        <w:rPr>
          <w:rStyle w:val="apple-converted-space"/>
          <w:rFonts w:ascii="Times New Roman" w:hAnsi="Times New Roman"/>
          <w:sz w:val="20"/>
          <w:szCs w:val="20"/>
          <w:u w:val="single"/>
          <w:shd w:val="clear" w:color="auto" w:fill="FFFFFF"/>
        </w:rPr>
        <w:t>е</w:t>
      </w:r>
      <w:r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  <w:t xml:space="preserve">ка) </w:t>
      </w:r>
    </w:p>
    <w:p w:rsidR="000D2DB8" w:rsidRDefault="000D2DB8" w:rsidP="009120AA">
      <w:pPr>
        <w:spacing w:after="0"/>
        <w:rPr>
          <w:rStyle w:val="apple-converted-space"/>
          <w:rFonts w:ascii="Times New Roman" w:hAnsi="Times New Roman"/>
          <w:sz w:val="20"/>
          <w:szCs w:val="20"/>
          <w:shd w:val="clear" w:color="auto" w:fill="FFFFFF"/>
        </w:rPr>
      </w:pPr>
    </w:p>
    <w:p w:rsidR="000D2DB8" w:rsidRPr="009120AA" w:rsidRDefault="000D2DB8" w:rsidP="009120AA">
      <w:pPr>
        <w:spacing w:after="0"/>
        <w:rPr>
          <w:rFonts w:ascii="Times New Roman" w:hAnsi="Times New Roman"/>
          <w:sz w:val="20"/>
          <w:szCs w:val="20"/>
        </w:rPr>
      </w:pPr>
    </w:p>
    <w:p w:rsidR="000D2DB8" w:rsidRDefault="000D2DB8" w:rsidP="00C83B78">
      <w:pPr>
        <w:spacing w:after="0"/>
        <w:rPr>
          <w:rFonts w:ascii="Times New Roman" w:hAnsi="Times New Roman"/>
          <w:b/>
        </w:rPr>
      </w:pPr>
      <w:r w:rsidRPr="00293AB5">
        <w:rPr>
          <w:rFonts w:ascii="Times New Roman" w:hAnsi="Times New Roman"/>
          <w:b/>
          <w:lang w:val="en-US"/>
        </w:rPr>
        <w:t>V</w:t>
      </w:r>
      <w:r w:rsidRPr="00293AB5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293AB5">
        <w:rPr>
          <w:rFonts w:ascii="Times New Roman" w:hAnsi="Times New Roman"/>
          <w:b/>
        </w:rPr>
        <w:t>Итог урока.</w:t>
      </w:r>
    </w:p>
    <w:p w:rsidR="000D2DB8" w:rsidRDefault="000D2DB8" w:rsidP="00C83B7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Молодцы!</w:t>
      </w:r>
    </w:p>
    <w:p w:rsidR="000D2DB8" w:rsidRDefault="000D2DB8" w:rsidP="00C83B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У нас в гостях побывали сегодня и зима, и весна, и осень, и лето. Конечно, в природе такого не существует. Вспомните произведение, в котором</w:t>
      </w:r>
      <w:r w:rsidRPr="00B92C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времена года встретились вместе. ( Ответы детей)</w:t>
      </w:r>
    </w:p>
    <w:p w:rsidR="000D2DB8" w:rsidRDefault="000D2DB8" w:rsidP="00C83B78">
      <w:pPr>
        <w:spacing w:after="0"/>
        <w:rPr>
          <w:rFonts w:ascii="Times New Roman" w:hAnsi="Times New Roman"/>
        </w:rPr>
      </w:pPr>
      <w:r w:rsidRPr="00293AB5">
        <w:rPr>
          <w:rFonts w:ascii="Times New Roman" w:hAnsi="Times New Roman"/>
        </w:rPr>
        <w:t xml:space="preserve"> - Дава</w:t>
      </w:r>
      <w:r>
        <w:rPr>
          <w:rFonts w:ascii="Times New Roman" w:hAnsi="Times New Roman"/>
        </w:rPr>
        <w:t>йте подведем итог нашего урока.</w:t>
      </w:r>
    </w:p>
    <w:p w:rsidR="000D2DB8" w:rsidRDefault="000D2DB8" w:rsidP="00C83B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- Над какой орфограммой работали?</w:t>
      </w:r>
    </w:p>
    <w:p w:rsidR="000D2DB8" w:rsidRDefault="000D2DB8" w:rsidP="00C83B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- Выберите для себя начало фразы и продолжите. ( Сл. 14)</w:t>
      </w:r>
    </w:p>
    <w:p w:rsidR="000D2DB8" w:rsidRPr="006616E3" w:rsidRDefault="000D2DB8" w:rsidP="00C83B78">
      <w:pPr>
        <w:spacing w:after="0"/>
        <w:rPr>
          <w:rFonts w:ascii="Times New Roman" w:hAnsi="Times New Roman"/>
          <w:i/>
        </w:rPr>
      </w:pPr>
      <w:r w:rsidRPr="006616E3">
        <w:rPr>
          <w:rFonts w:ascii="Times New Roman" w:hAnsi="Times New Roman"/>
          <w:i/>
        </w:rPr>
        <w:t>- Сегодня на уроке…</w:t>
      </w:r>
    </w:p>
    <w:p w:rsidR="000D2DB8" w:rsidRPr="006616E3" w:rsidRDefault="000D2DB8" w:rsidP="00C83B78">
      <w:pPr>
        <w:spacing w:after="0"/>
        <w:rPr>
          <w:rFonts w:ascii="Times New Roman" w:hAnsi="Times New Roman"/>
          <w:i/>
        </w:rPr>
      </w:pPr>
      <w:r w:rsidRPr="006616E3">
        <w:rPr>
          <w:rFonts w:ascii="Times New Roman" w:hAnsi="Times New Roman"/>
          <w:i/>
        </w:rPr>
        <w:t>- я узнал…</w:t>
      </w:r>
    </w:p>
    <w:p w:rsidR="000D2DB8" w:rsidRPr="006616E3" w:rsidRDefault="000D2DB8" w:rsidP="00C83B78">
      <w:pPr>
        <w:spacing w:after="0"/>
        <w:rPr>
          <w:rFonts w:ascii="Times New Roman" w:hAnsi="Times New Roman"/>
          <w:i/>
        </w:rPr>
      </w:pPr>
      <w:r w:rsidRPr="006616E3">
        <w:rPr>
          <w:rFonts w:ascii="Times New Roman" w:hAnsi="Times New Roman"/>
          <w:i/>
        </w:rPr>
        <w:t>- я научился…</w:t>
      </w:r>
    </w:p>
    <w:p w:rsidR="000D2DB8" w:rsidRDefault="000D2DB8" w:rsidP="00C83B78">
      <w:pPr>
        <w:spacing w:after="0"/>
        <w:rPr>
          <w:rFonts w:ascii="Times New Roman" w:hAnsi="Times New Roman"/>
        </w:rPr>
      </w:pPr>
      <w:r w:rsidRPr="006616E3">
        <w:rPr>
          <w:rFonts w:ascii="Times New Roman" w:hAnsi="Times New Roman"/>
          <w:i/>
        </w:rPr>
        <w:t>- мне понравилось…</w:t>
      </w:r>
    </w:p>
    <w:p w:rsidR="000D2DB8" w:rsidRDefault="000D2DB8" w:rsidP="003E1FFB">
      <w:pPr>
        <w:rPr>
          <w:rFonts w:ascii="Times New Roman" w:hAnsi="Times New Roman"/>
        </w:rPr>
      </w:pPr>
      <w:r w:rsidRPr="006616E3">
        <w:rPr>
          <w:rFonts w:ascii="Times New Roman" w:hAnsi="Times New Roman"/>
          <w:b/>
          <w:lang w:val="en-US"/>
        </w:rPr>
        <w:t>VI</w:t>
      </w:r>
      <w:r w:rsidRPr="006616E3">
        <w:rPr>
          <w:rFonts w:ascii="Times New Roman" w:hAnsi="Times New Roman"/>
          <w:b/>
        </w:rPr>
        <w:t>.Домашнее задание.</w:t>
      </w:r>
      <w:r>
        <w:rPr>
          <w:rFonts w:ascii="Times New Roman" w:hAnsi="Times New Roman"/>
          <w:b/>
        </w:rPr>
        <w:t xml:space="preserve"> </w:t>
      </w:r>
      <w:r w:rsidRPr="006616E3">
        <w:rPr>
          <w:rFonts w:ascii="Times New Roman" w:hAnsi="Times New Roman"/>
        </w:rPr>
        <w:t>( В</w:t>
      </w:r>
      <w:r>
        <w:rPr>
          <w:rFonts w:ascii="Times New Roman" w:hAnsi="Times New Roman"/>
        </w:rPr>
        <w:t>ыставление отметок) ( Сл. 15)</w:t>
      </w:r>
    </w:p>
    <w:p w:rsidR="000D2DB8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Стр.144 выучить правило, упр.226.</w:t>
      </w:r>
    </w:p>
    <w:p w:rsidR="000D2DB8" w:rsidRDefault="000D2DB8" w:rsidP="003E1FFB">
      <w:pPr>
        <w:rPr>
          <w:rFonts w:ascii="Times New Roman" w:hAnsi="Times New Roman"/>
        </w:rPr>
      </w:pPr>
    </w:p>
    <w:p w:rsidR="000D2DB8" w:rsidRDefault="000D2DB8" w:rsidP="003E1FFB">
      <w:pPr>
        <w:rPr>
          <w:rFonts w:ascii="Times New Roman" w:hAnsi="Times New Roman"/>
        </w:rPr>
      </w:pPr>
      <w:r w:rsidRPr="001870EC">
        <w:rPr>
          <w:rFonts w:ascii="Times New Roman" w:hAnsi="Times New Roman"/>
          <w:b/>
        </w:rPr>
        <w:t>Литература</w:t>
      </w:r>
      <w:r>
        <w:rPr>
          <w:rFonts w:ascii="Times New Roman" w:hAnsi="Times New Roman"/>
          <w:b/>
        </w:rPr>
        <w:t>:</w:t>
      </w:r>
    </w:p>
    <w:p w:rsidR="000D2DB8" w:rsidRDefault="000D2DB8" w:rsidP="001870E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1. Учебник «Русский язык», 2 класс, Р.Н.Бунеев, Е.В.Бунеева, О.В.Пронина;</w:t>
      </w:r>
    </w:p>
    <w:p w:rsidR="000D2DB8" w:rsidRPr="001870EC" w:rsidRDefault="000D2DB8" w:rsidP="003E1FFB">
      <w:pPr>
        <w:rPr>
          <w:rFonts w:ascii="Times New Roman" w:hAnsi="Times New Roman"/>
        </w:rPr>
      </w:pPr>
      <w:r>
        <w:rPr>
          <w:rFonts w:ascii="Times New Roman" w:hAnsi="Times New Roman"/>
        </w:rPr>
        <w:t>2.Русский язык. 1-2 классы. Методические рекомендации для учителя. БАЛАСС, 2013.</w:t>
      </w:r>
    </w:p>
    <w:sectPr w:rsidR="000D2DB8" w:rsidRPr="001870EC" w:rsidSect="009120AA">
      <w:pgSz w:w="11906" w:h="16838"/>
      <w:pgMar w:top="53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1062"/>
    <w:multiLevelType w:val="hybridMultilevel"/>
    <w:tmpl w:val="1A58E996"/>
    <w:lvl w:ilvl="0" w:tplc="5BFC361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E139A"/>
    <w:multiLevelType w:val="hybridMultilevel"/>
    <w:tmpl w:val="AE1E5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463"/>
    <w:rsid w:val="000062DA"/>
    <w:rsid w:val="00067225"/>
    <w:rsid w:val="000B249D"/>
    <w:rsid w:val="000C3A49"/>
    <w:rsid w:val="000D2DB8"/>
    <w:rsid w:val="000F64D1"/>
    <w:rsid w:val="001870EC"/>
    <w:rsid w:val="001F40AB"/>
    <w:rsid w:val="00266463"/>
    <w:rsid w:val="0027404F"/>
    <w:rsid w:val="00283695"/>
    <w:rsid w:val="00293AB5"/>
    <w:rsid w:val="003E1FFB"/>
    <w:rsid w:val="00505D46"/>
    <w:rsid w:val="005A1582"/>
    <w:rsid w:val="005D6ABC"/>
    <w:rsid w:val="00654A95"/>
    <w:rsid w:val="006616E3"/>
    <w:rsid w:val="006D6339"/>
    <w:rsid w:val="007073D5"/>
    <w:rsid w:val="0073068B"/>
    <w:rsid w:val="00734C0E"/>
    <w:rsid w:val="007A7DAA"/>
    <w:rsid w:val="008A4B46"/>
    <w:rsid w:val="008E32D2"/>
    <w:rsid w:val="009120AA"/>
    <w:rsid w:val="00991124"/>
    <w:rsid w:val="009B02D9"/>
    <w:rsid w:val="009E0BFB"/>
    <w:rsid w:val="00A221C5"/>
    <w:rsid w:val="00A7112F"/>
    <w:rsid w:val="00AE79BC"/>
    <w:rsid w:val="00B346BF"/>
    <w:rsid w:val="00B77C6E"/>
    <w:rsid w:val="00B92CF7"/>
    <w:rsid w:val="00C83B78"/>
    <w:rsid w:val="00C878F8"/>
    <w:rsid w:val="00D406AD"/>
    <w:rsid w:val="00D85610"/>
    <w:rsid w:val="00DD7DBF"/>
    <w:rsid w:val="00DE00D0"/>
    <w:rsid w:val="00E212B5"/>
    <w:rsid w:val="00E73625"/>
    <w:rsid w:val="00EE00A4"/>
    <w:rsid w:val="00EF3D12"/>
    <w:rsid w:val="00F8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5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5D4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672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120A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4</Pages>
  <Words>865</Words>
  <Characters>4933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русского языка</dc:title>
  <dc:subject/>
  <dc:creator>Alexander</dc:creator>
  <cp:keywords/>
  <dc:description/>
  <cp:lastModifiedBy>user</cp:lastModifiedBy>
  <cp:revision>7</cp:revision>
  <cp:lastPrinted>2015-02-02T20:25:00Z</cp:lastPrinted>
  <dcterms:created xsi:type="dcterms:W3CDTF">2015-02-02T20:25:00Z</dcterms:created>
  <dcterms:modified xsi:type="dcterms:W3CDTF">2015-02-05T20:27:00Z</dcterms:modified>
</cp:coreProperties>
</file>